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14:paraId="516F9B34" w14:textId="77777777" w:rsidTr="00B16178">
        <w:trPr>
          <w:trHeight w:val="1102"/>
        </w:trPr>
        <w:tc>
          <w:tcPr>
            <w:tcW w:w="1586" w:type="dxa"/>
          </w:tcPr>
          <w:p w14:paraId="464BD67B" w14:textId="77777777"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 wp14:anchorId="2FAC3471" wp14:editId="7C6491C3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14:paraId="66701475" w14:textId="77777777"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14:paraId="74CDC7C2" w14:textId="77777777"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14:paraId="157555F7" w14:textId="77777777"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14:paraId="41A1F5C1" w14:textId="77777777"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14:paraId="7D5DBB1C" w14:textId="77777777" w:rsidR="009B0820" w:rsidRDefault="009B0820">
      <w:pPr>
        <w:rPr>
          <w:b/>
          <w:sz w:val="20"/>
        </w:rPr>
      </w:pPr>
    </w:p>
    <w:p w14:paraId="0FE024C0" w14:textId="77777777"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14:paraId="24EE8BBB" w14:textId="77777777"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14:paraId="4A0309C1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E733E53" w14:textId="77777777"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14:paraId="562AFB99" w14:textId="77777777" w:rsidR="00710C65" w:rsidRDefault="00962923">
            <w:r>
              <w:t>Mahmudiye Atçılık Meslek Yüksekokulu</w:t>
            </w:r>
          </w:p>
        </w:tc>
      </w:tr>
      <w:tr w:rsidR="004F71E9" w14:paraId="16AD401A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199FD8A" w14:textId="77777777"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14:paraId="3BA07B76" w14:textId="77777777"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14:paraId="0F80DDF2" w14:textId="77777777"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14:paraId="0F64B92C" w14:textId="77777777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5DCF3EBD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2A6D0D8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04A6D5CC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14:paraId="1F533BB6" w14:textId="77777777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07A18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6F8AB88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95ED1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174CAB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AE526AA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4095333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34C9A6B7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14:paraId="370D967E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14:paraId="7297FF9A" w14:textId="77777777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68A16" w14:textId="029922CE" w:rsidR="00E415A5" w:rsidRPr="000770A6" w:rsidRDefault="0063093E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4714" w14:textId="57EC00EA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1576F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C958" w14:textId="1DF3CD20" w:rsidR="00E415A5" w:rsidRPr="000770A6" w:rsidRDefault="00822FB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1135" w14:textId="09D7105B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8BB" w14:textId="582DAB1E" w:rsidR="00E415A5" w:rsidRPr="000770A6" w:rsidRDefault="001A67AF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CE7" w14:textId="4DF6DDDF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C24435" w14:textId="7220CC6A"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14:paraId="0EBF7A60" w14:textId="0C25D672"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822F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67589" w14:textId="45A60B49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14:paraId="45770429" w14:textId="77777777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5BA4B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B91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A6F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D11B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EC46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3CC6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A725418" w14:textId="77777777"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0E03A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14:paraId="5E833150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1E772BD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272967F8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866E7B" w14:textId="77777777"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2497047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665168E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F1F195C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1C94BF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14:paraId="6D370A95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F5998E" w14:textId="0110C7ED" w:rsidR="00822FBB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822FB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14:paraId="419DACCC" w14:textId="7BD2772E" w:rsidR="00A80DFE" w:rsidRPr="000770A6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FAED7E" w14:textId="7DFE2A91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14:paraId="2D75DD61" w14:textId="3984384A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8BD346" wp14:editId="7DAA9FD9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09BA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SdLcXu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BAAD94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9EA28B" wp14:editId="15CE801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181F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1DA1CA5A" w14:textId="5606DE51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.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DCB263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D09EFA" wp14:editId="736FAC7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81887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47B47C0C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3854A8" wp14:editId="72147B9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F54BA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07AA67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D5F912" wp14:editId="29C0D76C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FF2BC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2B212DA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150055" wp14:editId="4EBA9C4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00DDF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11970" w14:textId="1A032BBE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14:paraId="0099B941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491C32" wp14:editId="56CBA4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39F7A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U2CjieIAAAAN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14:paraId="2464A4BE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67F480" wp14:editId="781BAB8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5A774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D45B" w14:textId="6DEBB123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8FB8B3" wp14:editId="1CAD8B76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E30AF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14:paraId="54AF896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CBFEF0" wp14:editId="55002B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8EEF8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14:paraId="739DF1FC" w14:textId="77777777"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14:paraId="70A88BC8" w14:textId="77777777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93421" w14:textId="77777777"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198E7" w14:textId="77777777"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9143" w14:textId="77777777" w:rsidR="00752B06" w:rsidRDefault="00752B06"/>
        </w:tc>
      </w:tr>
      <w:tr w:rsidR="00752B06" w14:paraId="786C98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76CB3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B803" w14:textId="468D565F" w:rsidR="00752B06" w:rsidRDefault="00F33194">
            <w:r>
              <w:t>Toplumsal Afet ve Farkındalık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32A5" w14:textId="77777777" w:rsidR="00752B06" w:rsidRDefault="00752B06"/>
        </w:tc>
      </w:tr>
      <w:tr w:rsidR="00BC64F5" w14:paraId="136523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7B378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D0D4A" w14:textId="77777777" w:rsidR="00BC64F5" w:rsidRDefault="00BC64F5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38BC1" w14:textId="77777777" w:rsidR="00BC64F5" w:rsidRDefault="00BC64F5"/>
        </w:tc>
      </w:tr>
      <w:tr w:rsidR="00BC64F5" w14:paraId="598CD832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406DC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DF6E" w14:textId="360A763E" w:rsidR="00BC64F5" w:rsidRDefault="00F33194">
            <w:r>
              <w:t>Toplumsal Afet ve Farkındalık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35552" w14:textId="77777777" w:rsidR="00BC64F5" w:rsidRDefault="00BC64F5"/>
        </w:tc>
      </w:tr>
      <w:tr w:rsidR="00752B06" w14:paraId="1B5EFB54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ED2DB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FBC31E" w14:textId="77777777" w:rsidR="00752B06" w:rsidRDefault="003C034C">
            <w:r w:rsidRPr="00504AB0">
              <w:rPr>
                <w:b/>
                <w:sz w:val="18"/>
                <w:szCs w:val="18"/>
              </w:rPr>
              <w:t>Kısaltılmış Türkçe Ad</w:t>
            </w:r>
            <w:r w:rsidR="00752B06">
              <w:t xml:space="preserve">  </w:t>
            </w:r>
            <w:r w:rsidR="00F11020"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95280" w14:textId="77777777" w:rsidR="00752B06" w:rsidRDefault="00752B06"/>
        </w:tc>
      </w:tr>
      <w:tr w:rsidR="00752B06" w14:paraId="6E03D7F8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7EB0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F01F" w14:textId="1C2A9E65" w:rsidR="00752B06" w:rsidRDefault="00F33194">
            <w:r>
              <w:t xml:space="preserve">Toplumsal Afet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C81FE" w14:textId="77777777" w:rsidR="00752B06" w:rsidRDefault="00752B06"/>
        </w:tc>
      </w:tr>
      <w:tr w:rsidR="00752B06" w14:paraId="624A3C49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1381C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5D1F" w14:textId="77777777" w:rsidR="00752B06" w:rsidRDefault="003C034C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</w:t>
            </w:r>
            <w:r w:rsidR="00752B06">
              <w:t xml:space="preserve">  </w:t>
            </w:r>
            <w:r w:rsidR="00752B06"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24A9" w14:textId="77777777" w:rsidR="00752B06" w:rsidRDefault="00752B06"/>
        </w:tc>
      </w:tr>
      <w:tr w:rsidR="00752B06" w14:paraId="6F3B2E53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F7B501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C433" w14:textId="5BE02D07" w:rsidR="00752B06" w:rsidRDefault="00F33194">
            <w:r w:rsidRPr="00F33194">
              <w:t>Social Disaster and Awareness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EB463" w14:textId="77777777" w:rsidR="00752B06" w:rsidRDefault="00752B06"/>
        </w:tc>
      </w:tr>
      <w:tr w:rsidR="00752B06" w14:paraId="0143E699" w14:textId="77777777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D29CD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E97CDC" w14:textId="77777777"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C02B" w14:textId="77777777" w:rsidR="00752B06" w:rsidRDefault="00752B06"/>
        </w:tc>
      </w:tr>
      <w:tr w:rsidR="00752B06" w14:paraId="07D976A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F23F2B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2850" w14:textId="64FD74F6" w:rsidR="00752B06" w:rsidRDefault="00F33194">
            <w:r w:rsidRPr="00F33194">
              <w:t xml:space="preserve">Social Disaster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D8CA6" w14:textId="77777777" w:rsidR="00752B06" w:rsidRDefault="00752B06"/>
        </w:tc>
      </w:tr>
      <w:tr w:rsidR="00752B06" w14:paraId="039F6EEE" w14:textId="77777777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A916E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A06D8" w14:textId="77777777"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7D2A" w14:textId="77777777" w:rsidR="00752B06" w:rsidRDefault="00752B06"/>
        </w:tc>
      </w:tr>
    </w:tbl>
    <w:p w14:paraId="166F5C8E" w14:textId="77777777"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14:paraId="2C3E2525" w14:textId="77777777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3E80FD" w14:textId="77777777"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14:paraId="7DE735BC" w14:textId="77777777"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9C" w14:textId="77777777" w:rsidR="00EB72EF" w:rsidRPr="00CA17AA" w:rsidRDefault="00EB72EF" w:rsidP="00CA17AA"/>
        </w:tc>
      </w:tr>
      <w:tr w:rsidR="00EB72EF" w14:paraId="2FAD207B" w14:textId="77777777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723D84D" w14:textId="77777777"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14:paraId="652DF656" w14:textId="77777777"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E74" w14:textId="77777777" w:rsidR="00EB72EF" w:rsidRDefault="00EB72EF"/>
        </w:tc>
      </w:tr>
    </w:tbl>
    <w:p w14:paraId="1FC3EE72" w14:textId="77777777"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14:paraId="0B05B973" w14:textId="77777777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14:paraId="3A9F4423" w14:textId="77777777"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14:paraId="5135843F" w14:textId="77777777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14:paraId="75A8363C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14:paraId="6BD6A8D7" w14:textId="77777777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F46D2" w14:textId="77777777"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947" w14:textId="77777777"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CB1B" w14:textId="77777777"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B22" w14:textId="293D508B"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3666" w14:textId="77777777"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D918" w14:textId="0AB27427" w:rsidR="00752B06" w:rsidRDefault="00051A05">
            <w:pPr>
              <w:jc w:val="center"/>
            </w:pPr>
            <w: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18" w14:textId="77777777"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5B" w14:textId="5D7C7572"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91991" w14:textId="77777777"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14:paraId="29886093" w14:textId="77777777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14:paraId="25181FCA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14:paraId="6FEDB939" w14:textId="77777777"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14:paraId="1201CBFD" w14:textId="77777777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14:paraId="0DE7A709" w14:textId="77777777"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14:paraId="0AFFCA55" w14:textId="3DD105ED"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14:paraId="6A6F3012" w14:textId="77777777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14:paraId="69FB69B9" w14:textId="77777777"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BC9D" w14:textId="6A7CDCB4" w:rsidR="00504AB0" w:rsidRDefault="00504AB0" w:rsidP="00CF241C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2937CE25" w14:textId="77777777"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EC25B3" w14:textId="7B1EB88F" w:rsidR="00504AB0" w:rsidRDefault="00504AB0" w:rsidP="00CF241C"/>
        </w:tc>
      </w:tr>
    </w:tbl>
    <w:p w14:paraId="46941FE5" w14:textId="77777777"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14:paraId="3B98699C" w14:textId="77777777"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14:paraId="7F7C719A" w14:textId="77777777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14:paraId="61186235" w14:textId="77777777"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14:paraId="4A1521CD" w14:textId="77777777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14:paraId="641F25CB" w14:textId="77777777"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B889" w14:textId="77777777"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14:paraId="1C2926CE" w14:textId="77777777"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267CD" w14:textId="77777777" w:rsidR="00130F7E" w:rsidRDefault="00130F7E" w:rsidP="00CF241C"/>
        </w:tc>
      </w:tr>
      <w:tr w:rsidR="00273C68" w14:paraId="68E0593D" w14:textId="77777777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14:paraId="27BE98E8" w14:textId="77777777"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14:paraId="55FCB12E" w14:textId="77777777"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14B1" w14:textId="242CC4E8" w:rsidR="00130F7E" w:rsidRDefault="009500D9" w:rsidP="00CF241C">
            <w:pPr>
              <w:jc w:val="center"/>
            </w:pPr>
            <w:r>
              <w:t>2</w:t>
            </w:r>
            <w:r w:rsidR="00146EAB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A21F" w14:textId="77777777"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E3E" w14:textId="3AD45625" w:rsidR="00130F7E" w:rsidRDefault="009500D9" w:rsidP="00CF241C">
            <w:pPr>
              <w:jc w:val="center"/>
            </w:pPr>
            <w:r>
              <w:t>2</w:t>
            </w:r>
            <w:r w:rsidR="00146EAB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6D619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0D031D5" w14:textId="77777777"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8D6C" w14:textId="77777777"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84B" w14:textId="649B2F39" w:rsidR="00130F7E" w:rsidRDefault="00130F7E" w:rsidP="00CF241C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C39FE" w14:textId="77777777"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975" w14:textId="306F7F7D" w:rsidR="00130F7E" w:rsidRDefault="00051A05" w:rsidP="00CF241C">
            <w:pPr>
              <w:jc w:val="center"/>
            </w:pPr>
            <w:r>
              <w:t>X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B3296" w14:textId="77777777" w:rsidR="00130F7E" w:rsidRDefault="00D439B4" w:rsidP="00CF241C">
            <w:r>
              <w:t>BAHAR</w:t>
            </w:r>
          </w:p>
        </w:tc>
      </w:tr>
      <w:tr w:rsidR="00130F7E" w14:paraId="4A746F4E" w14:textId="77777777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14:paraId="01CC7492" w14:textId="77777777"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BEBD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0C206E6" w14:textId="77777777"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C72" w14:textId="77777777" w:rsidR="00130F7E" w:rsidRDefault="00130F7E" w:rsidP="00CF241C"/>
        </w:tc>
      </w:tr>
      <w:tr w:rsidR="00130F7E" w14:paraId="661C8DE4" w14:textId="77777777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14:paraId="6FDEEA06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14:paraId="55C4D2E0" w14:textId="3F379E35" w:rsidR="00130F7E" w:rsidRDefault="00051A05" w:rsidP="00CF241C">
            <w:r>
              <w:t>4</w:t>
            </w:r>
            <w:r w:rsidR="009500D9">
              <w:t>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14:paraId="7ADACE63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14:paraId="372CA533" w14:textId="77777777"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14:paraId="46CA6B78" w14:textId="77777777"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14:paraId="5E89C18B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14:paraId="65D2E15D" w14:textId="77777777" w:rsidR="00130F7E" w:rsidRDefault="00130F7E" w:rsidP="00CF241C"/>
        </w:tc>
      </w:tr>
    </w:tbl>
    <w:p w14:paraId="707C4D40" w14:textId="77777777"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6BAC7FE4" w14:textId="77777777" w:rsidR="00E66988" w:rsidRDefault="00E66988"/>
    <w:p w14:paraId="53B3408B" w14:textId="77777777"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14:paraId="1EBFF1EF" w14:textId="77777777"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5ADA0726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44B124B5" w14:textId="77777777"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14:paraId="2FB34E35" w14:textId="77777777" w:rsidTr="007310C3">
        <w:trPr>
          <w:cantSplit/>
          <w:trHeight w:val="251"/>
        </w:trPr>
        <w:tc>
          <w:tcPr>
            <w:tcW w:w="10530" w:type="dxa"/>
          </w:tcPr>
          <w:p w14:paraId="79511D02" w14:textId="77777777" w:rsidR="00752B06" w:rsidRDefault="00752B06" w:rsidP="00EE17EF">
            <w:pPr>
              <w:jc w:val="both"/>
            </w:pPr>
          </w:p>
          <w:p w14:paraId="37D2DE9F" w14:textId="77777777"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14:paraId="0CCC15EF" w14:textId="77777777"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0B61F2DC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C721AAA" w14:textId="77777777"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14:paraId="10759F03" w14:textId="77777777"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14:paraId="75DC1146" w14:textId="77777777" w:rsidTr="007310C3">
        <w:trPr>
          <w:cantSplit/>
          <w:trHeight w:val="2532"/>
        </w:trPr>
        <w:tc>
          <w:tcPr>
            <w:tcW w:w="10530" w:type="dxa"/>
          </w:tcPr>
          <w:p w14:paraId="43242135" w14:textId="77777777" w:rsidR="00DA680F" w:rsidRDefault="00DA680F"/>
          <w:p w14:paraId="719E14B7" w14:textId="4E3F70FC" w:rsidR="00273C68" w:rsidRDefault="00372147">
            <w:r>
              <w:t xml:space="preserve">Teorik </w:t>
            </w:r>
            <w:r w:rsidR="009500D9">
              <w:t xml:space="preserve"> </w:t>
            </w:r>
            <w:r w:rsidR="001576FE">
              <w:t>dersliklerde</w:t>
            </w:r>
            <w:r w:rsidR="009500D9">
              <w:t xml:space="preserve"> olmak üzere organize edilecektir.</w:t>
            </w:r>
          </w:p>
          <w:p w14:paraId="588D9A6E" w14:textId="77777777" w:rsidR="00273C68" w:rsidRDefault="00273C68"/>
          <w:p w14:paraId="4B6A41CE" w14:textId="77777777" w:rsidR="00273C68" w:rsidRDefault="00273C68"/>
          <w:p w14:paraId="466B5F7E" w14:textId="77777777" w:rsidR="00273C68" w:rsidRDefault="00273C68"/>
          <w:p w14:paraId="203B2E94" w14:textId="77777777" w:rsidR="005074A6" w:rsidRDefault="005074A6"/>
          <w:p w14:paraId="1976BA63" w14:textId="77777777" w:rsidR="00273C68" w:rsidRDefault="00273C68"/>
          <w:p w14:paraId="7AD91A8A" w14:textId="77777777" w:rsidR="00273C68" w:rsidRDefault="00273C68"/>
        </w:tc>
      </w:tr>
    </w:tbl>
    <w:p w14:paraId="168F8F10" w14:textId="77777777"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70634009" w14:textId="77777777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14:paraId="1C700A31" w14:textId="77777777"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14:paraId="1143C82E" w14:textId="77777777"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14:paraId="6C71CC9F" w14:textId="77777777" w:rsidTr="007310C3">
        <w:trPr>
          <w:cantSplit/>
          <w:trHeight w:val="2943"/>
        </w:trPr>
        <w:tc>
          <w:tcPr>
            <w:tcW w:w="10530" w:type="dxa"/>
          </w:tcPr>
          <w:p w14:paraId="2A9C835F" w14:textId="77777777" w:rsidR="00752B06" w:rsidRDefault="00752B06"/>
          <w:p w14:paraId="51688EC7" w14:textId="77777777" w:rsidR="00752B06" w:rsidRDefault="00752B06"/>
          <w:p w14:paraId="333A5C22" w14:textId="77777777" w:rsidR="005074A6" w:rsidRDefault="005074A6"/>
          <w:p w14:paraId="60ED5725" w14:textId="77777777" w:rsidR="005074A6" w:rsidRDefault="005074A6"/>
          <w:p w14:paraId="0C351BA2" w14:textId="77777777" w:rsidR="005074A6" w:rsidRDefault="005074A6"/>
        </w:tc>
      </w:tr>
    </w:tbl>
    <w:p w14:paraId="64C3E77F" w14:textId="77777777" w:rsidR="00A212C0" w:rsidRDefault="00A212C0"/>
    <w:p w14:paraId="4A94D72A" w14:textId="77777777" w:rsidR="00593201" w:rsidRDefault="00593201"/>
    <w:p w14:paraId="4B0F52E7" w14:textId="77777777" w:rsidR="00593201" w:rsidRDefault="00593201"/>
    <w:p w14:paraId="25EC504C" w14:textId="77777777" w:rsidR="00593201" w:rsidRDefault="00593201"/>
    <w:p w14:paraId="75D1280E" w14:textId="77777777" w:rsidR="00593201" w:rsidRDefault="00593201"/>
    <w:p w14:paraId="73FAA6FB" w14:textId="77777777" w:rsidR="00593201" w:rsidRDefault="00593201"/>
    <w:p w14:paraId="71E4DBCC" w14:textId="77777777" w:rsidR="00593201" w:rsidRDefault="00593201"/>
    <w:p w14:paraId="73D1219C" w14:textId="77777777" w:rsidR="00593201" w:rsidRDefault="00593201"/>
    <w:p w14:paraId="39034B4B" w14:textId="77777777" w:rsidR="00593201" w:rsidRDefault="00593201"/>
    <w:p w14:paraId="4E6C4C32" w14:textId="77777777" w:rsidR="00593201" w:rsidRDefault="00593201"/>
    <w:p w14:paraId="2BB3ECBD" w14:textId="77777777" w:rsidR="00593201" w:rsidRDefault="00593201"/>
    <w:p w14:paraId="308DC895" w14:textId="77777777" w:rsidR="00593201" w:rsidRDefault="00593201"/>
    <w:p w14:paraId="4A54BF44" w14:textId="77777777" w:rsidR="00593201" w:rsidRDefault="00593201"/>
    <w:p w14:paraId="303A63F4" w14:textId="77777777" w:rsidR="00593201" w:rsidRDefault="00593201"/>
    <w:p w14:paraId="4B194FB9" w14:textId="77777777"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308EFAF3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25143C02" w14:textId="77777777"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14:paraId="144EDD5D" w14:textId="77777777"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14:paraId="4F6D9A1F" w14:textId="77777777" w:rsidTr="007310C3">
        <w:trPr>
          <w:cantSplit/>
          <w:trHeight w:val="1091"/>
        </w:trPr>
        <w:tc>
          <w:tcPr>
            <w:tcW w:w="10530" w:type="dxa"/>
          </w:tcPr>
          <w:p w14:paraId="783DFEA9" w14:textId="77777777" w:rsidR="00752B06" w:rsidRDefault="00752B06"/>
          <w:p w14:paraId="7D5F970C" w14:textId="77777777" w:rsidR="00752B06" w:rsidRDefault="00752B06"/>
          <w:p w14:paraId="573298BA" w14:textId="5EFE85BE" w:rsidR="00752B06" w:rsidRDefault="009500D9">
            <w:r>
              <w:t>Bilgisayar ve projeksiyon cihazı gereksinimi bulunmaktadır.</w:t>
            </w:r>
          </w:p>
          <w:p w14:paraId="4B19EAAA" w14:textId="77777777" w:rsidR="00752B06" w:rsidRDefault="00752B06"/>
          <w:p w14:paraId="3C4C6675" w14:textId="77777777" w:rsidR="00752B06" w:rsidRDefault="00752B06"/>
          <w:p w14:paraId="5A036327" w14:textId="77777777" w:rsidR="00273C68" w:rsidRDefault="00273C68"/>
          <w:p w14:paraId="4EFFC867" w14:textId="77777777" w:rsidR="00273C68" w:rsidRDefault="00273C68"/>
          <w:p w14:paraId="45B7ED36" w14:textId="77777777" w:rsidR="00273C68" w:rsidRDefault="00273C68"/>
          <w:p w14:paraId="3C1409A2" w14:textId="77777777" w:rsidR="00273C68" w:rsidRDefault="00273C68"/>
          <w:p w14:paraId="67C25D99" w14:textId="77777777" w:rsidR="005074A6" w:rsidRDefault="005074A6"/>
          <w:p w14:paraId="268D96F1" w14:textId="77777777" w:rsidR="005074A6" w:rsidRDefault="005074A6"/>
          <w:p w14:paraId="20E465A8" w14:textId="77777777" w:rsidR="00273C68" w:rsidRDefault="00273C68"/>
          <w:p w14:paraId="751CAA28" w14:textId="77777777" w:rsidR="00273C68" w:rsidRDefault="00273C68"/>
          <w:p w14:paraId="67B8AF59" w14:textId="77777777" w:rsidR="00273C68" w:rsidRDefault="00273C68"/>
          <w:p w14:paraId="332BDC0C" w14:textId="77777777" w:rsidR="00273C68" w:rsidRDefault="00273C68"/>
          <w:p w14:paraId="34A595B9" w14:textId="77777777" w:rsidR="00273C68" w:rsidRDefault="00273C68"/>
        </w:tc>
      </w:tr>
    </w:tbl>
    <w:p w14:paraId="3ABE6EC7" w14:textId="77777777" w:rsidR="00B772A1" w:rsidRDefault="00273C68" w:rsidP="00B772A1">
      <w:r>
        <w:t xml:space="preserve"> </w:t>
      </w:r>
    </w:p>
    <w:p w14:paraId="36ACA821" w14:textId="77777777" w:rsidR="005074A6" w:rsidRDefault="005074A6" w:rsidP="00B772A1"/>
    <w:p w14:paraId="18BAB9AE" w14:textId="77777777" w:rsidR="005074A6" w:rsidRDefault="005074A6" w:rsidP="00B772A1"/>
    <w:p w14:paraId="4E720AD2" w14:textId="77777777"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14:paraId="5003A7FA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816067D" w14:textId="77777777"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14:paraId="12433BA3" w14:textId="77777777" w:rsidTr="007310C3">
        <w:trPr>
          <w:cantSplit/>
          <w:trHeight w:val="2802"/>
        </w:trPr>
        <w:tc>
          <w:tcPr>
            <w:tcW w:w="10530" w:type="dxa"/>
          </w:tcPr>
          <w:p w14:paraId="374FEEFF" w14:textId="77777777" w:rsidR="007F58CB" w:rsidRDefault="007F58CB" w:rsidP="00275035"/>
          <w:p w14:paraId="109089ED" w14:textId="77777777" w:rsidR="007F58CB" w:rsidRPr="007F58CB" w:rsidRDefault="007F58CB" w:rsidP="007F58CB"/>
          <w:p w14:paraId="1408020C" w14:textId="77777777"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14:paraId="38539550" w14:textId="77777777"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470"/>
        <w:gridCol w:w="1442"/>
        <w:gridCol w:w="1334"/>
        <w:gridCol w:w="1420"/>
      </w:tblGrid>
      <w:tr w:rsidR="00F877DB" w14:paraId="393611A6" w14:textId="77777777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14:paraId="7993E145" w14:textId="77777777"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14:paraId="1C7710A3" w14:textId="77777777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14:paraId="6A4FD143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14:paraId="131BEDE1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14:paraId="318191DA" w14:textId="77777777"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14:paraId="52C52C1D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713A3F28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14:paraId="6295CD93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27FC7DE9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14:paraId="1FA23DE4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EC61183" w14:textId="4A266B59" w:rsidR="00E16FDB" w:rsidRDefault="00E16FDB"/>
        </w:tc>
        <w:tc>
          <w:tcPr>
            <w:tcW w:w="3470" w:type="dxa"/>
            <w:shd w:val="clear" w:color="auto" w:fill="auto"/>
            <w:vAlign w:val="center"/>
          </w:tcPr>
          <w:p w14:paraId="2F9A8F54" w14:textId="60842FB0" w:rsidR="00372147" w:rsidRDefault="00372147"/>
        </w:tc>
        <w:tc>
          <w:tcPr>
            <w:tcW w:w="1442" w:type="dxa"/>
            <w:shd w:val="clear" w:color="auto" w:fill="auto"/>
            <w:vAlign w:val="center"/>
          </w:tcPr>
          <w:p w14:paraId="577960F5" w14:textId="52BE104D" w:rsidR="00E16FDB" w:rsidRDefault="00E16FDB" w:rsidP="001C043F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66896FDE" w14:textId="532BCF57" w:rsidR="00E16FDB" w:rsidRPr="00973558" w:rsidRDefault="00E16FDB" w:rsidP="002F45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19581D2" w14:textId="035B5B28" w:rsidR="00E16FDB" w:rsidRDefault="00E16FDB" w:rsidP="001C043F">
            <w:pPr>
              <w:jc w:val="center"/>
            </w:pPr>
          </w:p>
        </w:tc>
      </w:tr>
      <w:tr w:rsidR="00372147" w14:paraId="081150E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E2D1D2F" w14:textId="47344CB6" w:rsidR="00372147" w:rsidRDefault="00372147" w:rsidP="00372147"/>
        </w:tc>
        <w:tc>
          <w:tcPr>
            <w:tcW w:w="3470" w:type="dxa"/>
            <w:shd w:val="clear" w:color="auto" w:fill="auto"/>
          </w:tcPr>
          <w:p w14:paraId="13C5673F" w14:textId="128D0638" w:rsidR="00372147" w:rsidRDefault="00372147" w:rsidP="00372147"/>
        </w:tc>
        <w:tc>
          <w:tcPr>
            <w:tcW w:w="1442" w:type="dxa"/>
            <w:shd w:val="clear" w:color="auto" w:fill="auto"/>
            <w:vAlign w:val="center"/>
          </w:tcPr>
          <w:p w14:paraId="1716A731" w14:textId="40478383" w:rsidR="00372147" w:rsidRDefault="00372147" w:rsidP="00372147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B18CB54" w14:textId="3EF10B33" w:rsidR="00372147" w:rsidRDefault="00372147" w:rsidP="00372147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13D4F1F" w14:textId="77777777" w:rsidR="00372147" w:rsidRDefault="00372147" w:rsidP="00372147">
            <w:pPr>
              <w:jc w:val="center"/>
            </w:pPr>
          </w:p>
        </w:tc>
      </w:tr>
      <w:tr w:rsidR="00372147" w14:paraId="48088C44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B594BF7" w14:textId="7F263316" w:rsidR="00372147" w:rsidRDefault="00372147" w:rsidP="00372147"/>
        </w:tc>
        <w:tc>
          <w:tcPr>
            <w:tcW w:w="3470" w:type="dxa"/>
            <w:shd w:val="clear" w:color="auto" w:fill="auto"/>
          </w:tcPr>
          <w:p w14:paraId="4BC4165A" w14:textId="24417B5C" w:rsidR="00372147" w:rsidRDefault="00372147" w:rsidP="00372147"/>
        </w:tc>
        <w:tc>
          <w:tcPr>
            <w:tcW w:w="1442" w:type="dxa"/>
            <w:shd w:val="clear" w:color="auto" w:fill="auto"/>
            <w:vAlign w:val="center"/>
          </w:tcPr>
          <w:p w14:paraId="3C9A4972" w14:textId="286776B3" w:rsidR="00372147" w:rsidRDefault="00372147" w:rsidP="00372147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06007096" w14:textId="3C6FCF10" w:rsidR="00372147" w:rsidRPr="004D2264" w:rsidRDefault="00372147" w:rsidP="00372147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9EBD99F" w14:textId="62C4CAE5" w:rsidR="00372147" w:rsidRDefault="00372147" w:rsidP="00372147">
            <w:pPr>
              <w:jc w:val="center"/>
            </w:pPr>
          </w:p>
        </w:tc>
      </w:tr>
      <w:tr w:rsidR="00372147" w14:paraId="363BBD3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0AF9EEF0" w14:textId="22C826A0" w:rsidR="00372147" w:rsidRDefault="00372147" w:rsidP="00372147"/>
        </w:tc>
        <w:tc>
          <w:tcPr>
            <w:tcW w:w="3470" w:type="dxa"/>
            <w:shd w:val="clear" w:color="auto" w:fill="auto"/>
          </w:tcPr>
          <w:p w14:paraId="315025AF" w14:textId="576D9A60" w:rsidR="00372147" w:rsidRDefault="00372147" w:rsidP="00372147"/>
        </w:tc>
        <w:tc>
          <w:tcPr>
            <w:tcW w:w="1442" w:type="dxa"/>
            <w:shd w:val="clear" w:color="auto" w:fill="auto"/>
            <w:vAlign w:val="center"/>
          </w:tcPr>
          <w:p w14:paraId="6AC282C3" w14:textId="7237881C" w:rsidR="00372147" w:rsidRDefault="00372147" w:rsidP="00372147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431F6B06" w14:textId="7782DBCF" w:rsidR="00372147" w:rsidRDefault="00372147" w:rsidP="00372147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759AC82" w14:textId="77777777" w:rsidR="00372147" w:rsidRDefault="00372147" w:rsidP="00372147">
            <w:pPr>
              <w:jc w:val="center"/>
            </w:pPr>
          </w:p>
        </w:tc>
      </w:tr>
      <w:tr w:rsidR="00EE0036" w14:paraId="52E259F9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CD68D1F" w14:textId="77777777"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14:paraId="3DF0A332" w14:textId="77777777"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14:paraId="53B19333" w14:textId="77777777"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E68E3CB" w14:textId="77777777"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8F7BB88" w14:textId="77777777" w:rsidR="00EE0036" w:rsidRDefault="00EE0036" w:rsidP="00EE0036">
            <w:pPr>
              <w:jc w:val="center"/>
            </w:pPr>
          </w:p>
        </w:tc>
      </w:tr>
    </w:tbl>
    <w:p w14:paraId="50A2922D" w14:textId="77777777"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14:paraId="17900B2F" w14:textId="77777777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7CEB7B2" w14:textId="77777777"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7FF" w14:textId="77777777" w:rsidR="000854EF" w:rsidRDefault="000854EF" w:rsidP="00122D38">
            <w:pPr>
              <w:jc w:val="center"/>
            </w:pPr>
          </w:p>
        </w:tc>
      </w:tr>
      <w:tr w:rsidR="000854EF" w14:paraId="1F5CFCA7" w14:textId="77777777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C09D0BC" w14:textId="77777777"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997AC9" w14:textId="77777777"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D97" w14:textId="77777777"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4B56" w14:textId="77777777"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39" w14:textId="77777777"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62E5A" w14:textId="77777777"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14:paraId="2A82174B" w14:textId="77777777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4D5550DC" w14:textId="77777777"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89E" w14:textId="77777777" w:rsidR="000854EF" w:rsidRDefault="000854EF" w:rsidP="00122D38">
            <w:pPr>
              <w:jc w:val="center"/>
            </w:pPr>
          </w:p>
        </w:tc>
      </w:tr>
      <w:tr w:rsidR="00273C68" w14:paraId="7D9C76C8" w14:textId="77777777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14:paraId="5BC44F51" w14:textId="77777777"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3AD" w14:textId="67180B01"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14:paraId="181670E2" w14:textId="77777777"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14:paraId="2FF547F3" w14:textId="77777777"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D5F171" w14:textId="4D483B4E" w:rsidR="00273C68" w:rsidRDefault="00273C68" w:rsidP="00122D38"/>
        </w:tc>
      </w:tr>
    </w:tbl>
    <w:p w14:paraId="7685C4DF" w14:textId="77777777"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2177"/>
      </w:tblGrid>
      <w:tr w:rsidR="002930D9" w:rsidRPr="001C043F" w14:paraId="74B866FE" w14:textId="77777777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14:paraId="04DEA6B6" w14:textId="77777777"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14:paraId="6CAE45CB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14:paraId="35E66C97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1540DFD" w14:textId="553838E3" w:rsidR="00F659D1" w:rsidRPr="005D3FAC" w:rsidRDefault="005F052B" w:rsidP="00F659D1">
            <w:r>
              <w:t>Doç. Dr. Derviş ÖZTÜRK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0A99C84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14:paraId="1AD5EFB0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3E0A16A" w14:textId="3F6F1F3A"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14:paraId="3B9D4111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2930D9" w:rsidRPr="001C043F" w14:paraId="6819965D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1C58E37E" w14:textId="250DC61E" w:rsidR="002930D9" w:rsidRPr="00372147" w:rsidRDefault="002930D9"/>
        </w:tc>
        <w:tc>
          <w:tcPr>
            <w:tcW w:w="2177" w:type="dxa"/>
            <w:shd w:val="clear" w:color="auto" w:fill="auto"/>
            <w:vAlign w:val="center"/>
          </w:tcPr>
          <w:p w14:paraId="191C273A" w14:textId="77777777" w:rsidR="002930D9" w:rsidRPr="001C043F" w:rsidRDefault="002930D9">
            <w:pPr>
              <w:rPr>
                <w:sz w:val="20"/>
              </w:rPr>
            </w:pPr>
          </w:p>
        </w:tc>
      </w:tr>
      <w:tr w:rsidR="00372147" w:rsidRPr="001C043F" w14:paraId="770D95FE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3575EB65" w14:textId="1C7642C5" w:rsidR="00372147" w:rsidRPr="00372147" w:rsidRDefault="00372147"/>
        </w:tc>
        <w:tc>
          <w:tcPr>
            <w:tcW w:w="2177" w:type="dxa"/>
            <w:shd w:val="clear" w:color="auto" w:fill="auto"/>
            <w:vAlign w:val="center"/>
          </w:tcPr>
          <w:p w14:paraId="07D44FFF" w14:textId="77777777" w:rsidR="00372147" w:rsidRPr="001C043F" w:rsidRDefault="00372147">
            <w:pPr>
              <w:rPr>
                <w:sz w:val="20"/>
              </w:rPr>
            </w:pPr>
          </w:p>
        </w:tc>
      </w:tr>
    </w:tbl>
    <w:p w14:paraId="38AA53C3" w14:textId="77777777"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2176"/>
      </w:tblGrid>
      <w:tr w:rsidR="002930D9" w:rsidRPr="001C043F" w14:paraId="18A062A7" w14:textId="77777777" w:rsidTr="00372147">
        <w:trPr>
          <w:trHeight w:val="454"/>
        </w:trPr>
        <w:tc>
          <w:tcPr>
            <w:tcW w:w="8330" w:type="dxa"/>
            <w:shd w:val="clear" w:color="auto" w:fill="E6E6E6"/>
            <w:vAlign w:val="center"/>
          </w:tcPr>
          <w:p w14:paraId="795C41D8" w14:textId="77777777"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76" w:type="dxa"/>
            <w:shd w:val="clear" w:color="auto" w:fill="E6E6E6"/>
            <w:vAlign w:val="center"/>
          </w:tcPr>
          <w:p w14:paraId="6356EBC9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372147" w:rsidRPr="001C043F" w14:paraId="2B33F019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5BF551F8" w14:textId="5980E93E" w:rsidR="00372147" w:rsidRPr="001C043F" w:rsidRDefault="00372147" w:rsidP="00372147">
            <w:pPr>
              <w:rPr>
                <w:sz w:val="20"/>
              </w:rPr>
            </w:pPr>
            <w:r>
              <w:t>Doç. Dr. Derviş ÖZTÜRK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6D5684DC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0BD672FA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028EB272" w14:textId="7FEC392F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37607E34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7A1BDBFD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3D05A262" w14:textId="245AB411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1C3360F8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372F31C7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19D36735" w14:textId="46BAAA8B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5E2B1E1D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</w:tbl>
    <w:p w14:paraId="289560B5" w14:textId="77777777"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14:paraId="05ABC930" w14:textId="77777777"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2A51EA37" w14:textId="77777777"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2393072A" w14:textId="77777777"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14:paraId="5A869F29" w14:textId="77777777"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279E8535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7994DDFA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5F14CA36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3B9E6657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6C8E096" w14:textId="77777777"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235CB130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0637FC" w14:textId="77777777" w:rsidR="00095E42" w:rsidRDefault="00095E42" w:rsidP="00053FCE"/>
        </w:tc>
      </w:tr>
      <w:tr w:rsidR="00095E42" w14:paraId="2D272E10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76900B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624E6598" w14:textId="77777777" w:rsidR="00C73260" w:rsidRDefault="009500D9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3D5C9" wp14:editId="7C7D2269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5F829C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3D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W4FgIAACw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">
                      <v:path arrowok="t"/>
                      <v:textbox>
                        <w:txbxContent>
                          <w:p w14:paraId="0D5F829C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9DFE4C" wp14:editId="3331869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5BA9B58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DFE4C"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XGgIAADM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NTdZwDZUdfZesjEY52VC79NDq0Fr9z1pNqS+6/7QElZ/qdIVmspvN5lHky5ouXMzLw2lNd&#10;e8AIgip5IDLS8TaMX2PvUO1aemnUg7GvaNCNSkN4rOokD1JmIvr0i6L0r+0U9fjXNz8A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WTg2Vx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55BA9B58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55F05" wp14:editId="7F1B0892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D7197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55F05"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POhSpB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9AD7197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14:paraId="749C599F" w14:textId="77777777"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14:paraId="48D7A704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531ED4A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14:paraId="60D2123E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7612B81A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472DA6A5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D5EE2AE" w14:textId="77777777"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7C2B05C6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9897199" w14:textId="77777777" w:rsidR="00095E42" w:rsidRDefault="00095E42" w:rsidP="00053FCE"/>
        </w:tc>
      </w:tr>
    </w:tbl>
    <w:p w14:paraId="142F1348" w14:textId="77777777"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14:paraId="6D0367ED" w14:textId="77777777" w:rsidR="00BA7F56" w:rsidRDefault="00BA7F56" w:rsidP="00BA7F56">
      <w:pPr>
        <w:ind w:right="270"/>
        <w:jc w:val="center"/>
        <w:rPr>
          <w:b/>
        </w:rPr>
      </w:pPr>
    </w:p>
    <w:p w14:paraId="36B6E6D5" w14:textId="77777777" w:rsidR="002D031F" w:rsidRDefault="002D031F" w:rsidP="00BA7F56">
      <w:pPr>
        <w:ind w:right="270"/>
        <w:jc w:val="center"/>
        <w:rPr>
          <w:b/>
        </w:rPr>
      </w:pPr>
    </w:p>
    <w:p w14:paraId="21C25D69" w14:textId="77777777" w:rsidR="0091147F" w:rsidRDefault="0091147F" w:rsidP="00BA7F56">
      <w:pPr>
        <w:ind w:right="270"/>
        <w:jc w:val="center"/>
        <w:rPr>
          <w:b/>
        </w:rPr>
      </w:pPr>
    </w:p>
    <w:p w14:paraId="38864B6E" w14:textId="77777777" w:rsidR="0091147F" w:rsidRDefault="0091147F" w:rsidP="00BA7F56">
      <w:pPr>
        <w:ind w:right="270"/>
        <w:jc w:val="center"/>
        <w:rPr>
          <w:b/>
        </w:rPr>
      </w:pPr>
    </w:p>
    <w:p w14:paraId="13087CFA" w14:textId="77777777"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14:paraId="47AF3745" w14:textId="77777777"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6EDCDDA3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7E8319A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11C3AB21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1A88BDB9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AE3268C" w14:textId="77777777"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474A6F26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D96D7AE" w14:textId="77777777" w:rsidR="00710C65" w:rsidRDefault="00710C65" w:rsidP="00710C65"/>
        </w:tc>
      </w:tr>
      <w:tr w:rsidR="00710C65" w14:paraId="2988F176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A2FB598" w14:textId="77777777"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035659F8" w14:textId="77777777" w:rsidR="00C73260" w:rsidRDefault="009500D9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24CD5D" wp14:editId="5DE73A3B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6BFB42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4CD5D"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1V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">
                      <v:path arrowok="t"/>
                      <v:textbox>
                        <w:txbxContent>
                          <w:p w14:paraId="2B6BFB42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B1D449" wp14:editId="6329A8BE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6F03CF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1D449"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S+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uuTzeF3MVbY+kuBoR+fSS6NFa/E7Zz25tuT+2x5QcqbfGbLFajqfR5unYL54OaMArzPV&#10;dQaMIKiSBxIjLW/D+DT2DtWupZtGPxj7igbdqDSEx65O9iBnJqFPryha/zpOVY9vffMD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+0D0vh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646F03CF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3B7204" wp14:editId="1391DA00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DA6AE9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B7204"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nwsLTx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ADA6AE9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14:paraId="22C63917" w14:textId="77777777"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14:paraId="1B00225A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5A40800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14:paraId="00D38A19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4E6586FF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27F8BB08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2BF169" w14:textId="77777777"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0CD8F1E9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9C523ED" w14:textId="77777777" w:rsidR="00710C65" w:rsidRDefault="00710C65" w:rsidP="00710C65"/>
        </w:tc>
      </w:tr>
    </w:tbl>
    <w:p w14:paraId="6F3295DB" w14:textId="77777777" w:rsidR="00BA7F56" w:rsidRDefault="00BA7F56"/>
    <w:p w14:paraId="02ABF77C" w14:textId="77777777"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1A420C84" w14:textId="77777777" w:rsidR="0091147F" w:rsidRDefault="0091147F">
      <w:pPr>
        <w:rPr>
          <w:b/>
          <w:sz w:val="20"/>
        </w:rPr>
      </w:pPr>
    </w:p>
    <w:p w14:paraId="72E6EDD5" w14:textId="77777777" w:rsidR="0091147F" w:rsidRDefault="0091147F"/>
    <w:p w14:paraId="203EF8F8" w14:textId="77777777" w:rsidR="00752B06" w:rsidRDefault="00752B06"/>
    <w:p w14:paraId="2AE20DD9" w14:textId="77777777"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14:paraId="3D3A09CF" w14:textId="77777777"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14:paraId="70AE3BBD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76972B14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14:paraId="205C9926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1B6C1C73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14:paraId="1D8C32DC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687D58D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14:paraId="44183B78" w14:textId="77777777" w:rsidR="00752B06" w:rsidRDefault="00752B06"/>
        </w:tc>
      </w:tr>
      <w:tr w:rsidR="00752B06" w14:paraId="44410E61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6736B6FF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14:paraId="39173FDC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14:paraId="4BF9B1FD" w14:textId="77777777" w:rsidR="00752B06" w:rsidRDefault="00752B06">
            <w:pPr>
              <w:rPr>
                <w:sz w:val="18"/>
                <w:szCs w:val="18"/>
              </w:rPr>
            </w:pPr>
          </w:p>
          <w:p w14:paraId="452E134C" w14:textId="77777777" w:rsidR="002D031F" w:rsidRDefault="002D031F">
            <w:pPr>
              <w:rPr>
                <w:sz w:val="18"/>
                <w:szCs w:val="18"/>
              </w:rPr>
            </w:pPr>
          </w:p>
          <w:p w14:paraId="13A72307" w14:textId="77777777" w:rsidR="002D031F" w:rsidRDefault="002D031F">
            <w:pPr>
              <w:rPr>
                <w:sz w:val="18"/>
                <w:szCs w:val="18"/>
              </w:rPr>
            </w:pPr>
          </w:p>
          <w:p w14:paraId="0DF783E9" w14:textId="77777777"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6B8C363E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14:paraId="7D09D5FE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7D6359A5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14:paraId="67731031" w14:textId="77777777" w:rsidR="00752B06" w:rsidRDefault="00752B06"/>
        </w:tc>
      </w:tr>
    </w:tbl>
    <w:p w14:paraId="0ED16C45" w14:textId="77777777" w:rsidR="00710C65" w:rsidRDefault="00710C65" w:rsidP="00710C65"/>
    <w:p w14:paraId="13333C0E" w14:textId="77777777" w:rsidR="002D031F" w:rsidRDefault="002D031F" w:rsidP="00710C65"/>
    <w:p w14:paraId="2F93A646" w14:textId="77777777" w:rsidR="00BB7EBB" w:rsidRDefault="00BB7EBB" w:rsidP="00710C65"/>
    <w:p w14:paraId="4E5EA651" w14:textId="77777777" w:rsidR="00BB7EBB" w:rsidRDefault="00BB7EBB" w:rsidP="00710C65"/>
    <w:p w14:paraId="201F57EE" w14:textId="77777777"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14:paraId="6D7D0B84" w14:textId="77777777"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14:paraId="712FC0C9" w14:textId="77777777"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14:paraId="5003C658" w14:textId="77777777" w:rsidR="002D031F" w:rsidRPr="00BF17AA" w:rsidRDefault="002D031F" w:rsidP="00710C65">
      <w:pPr>
        <w:rPr>
          <w:sz w:val="22"/>
          <w:szCs w:val="22"/>
        </w:rPr>
      </w:pPr>
    </w:p>
    <w:p w14:paraId="3BDD0A64" w14:textId="77777777" w:rsidR="00BB7EBB" w:rsidRPr="00BF17AA" w:rsidRDefault="00BB7EBB" w:rsidP="00710C65">
      <w:pPr>
        <w:rPr>
          <w:sz w:val="22"/>
          <w:szCs w:val="22"/>
        </w:rPr>
      </w:pPr>
    </w:p>
    <w:p w14:paraId="29E471CD" w14:textId="77777777" w:rsidR="00BB7EBB" w:rsidRPr="00BF17AA" w:rsidRDefault="00BB7EBB" w:rsidP="00710C65">
      <w:pPr>
        <w:rPr>
          <w:sz w:val="22"/>
          <w:szCs w:val="22"/>
        </w:rPr>
      </w:pPr>
    </w:p>
    <w:p w14:paraId="3BEE8649" w14:textId="77777777"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14:paraId="48A27CEE" w14:textId="77777777" w:rsidR="00044190" w:rsidRDefault="00044190" w:rsidP="00710C65">
      <w:pPr>
        <w:rPr>
          <w:b/>
          <w:sz w:val="22"/>
          <w:szCs w:val="22"/>
          <w:u w:val="single"/>
        </w:rPr>
      </w:pPr>
    </w:p>
    <w:p w14:paraId="1C9F8B35" w14:textId="77777777"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F9AA2" w14:textId="77777777" w:rsidR="00DE5353" w:rsidRDefault="00DE5353">
      <w:r>
        <w:separator/>
      </w:r>
    </w:p>
  </w:endnote>
  <w:endnote w:type="continuationSeparator" w:id="0">
    <w:p w14:paraId="3D29B033" w14:textId="77777777" w:rsidR="00DE5353" w:rsidRDefault="00DE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2A27A" w14:textId="77777777" w:rsidR="00DE5353" w:rsidRDefault="00DE5353">
      <w:r>
        <w:separator/>
      </w:r>
    </w:p>
  </w:footnote>
  <w:footnote w:type="continuationSeparator" w:id="0">
    <w:p w14:paraId="1B78A905" w14:textId="77777777" w:rsidR="00DE5353" w:rsidRDefault="00DE5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B420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.35pt;height:20.35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243571">
    <w:abstractNumId w:val="2"/>
  </w:num>
  <w:num w:numId="2" w16cid:durableId="1409812016">
    <w:abstractNumId w:val="1"/>
  </w:num>
  <w:num w:numId="3" w16cid:durableId="14303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B6B"/>
    <w:rsid w:val="00007D7D"/>
    <w:rsid w:val="00014FE5"/>
    <w:rsid w:val="00022E80"/>
    <w:rsid w:val="0003399B"/>
    <w:rsid w:val="00044190"/>
    <w:rsid w:val="00051A05"/>
    <w:rsid w:val="000536BE"/>
    <w:rsid w:val="00053FCE"/>
    <w:rsid w:val="000770A6"/>
    <w:rsid w:val="00083F5B"/>
    <w:rsid w:val="000854EF"/>
    <w:rsid w:val="00095E42"/>
    <w:rsid w:val="000A2239"/>
    <w:rsid w:val="000B2813"/>
    <w:rsid w:val="000B7581"/>
    <w:rsid w:val="000E3CFA"/>
    <w:rsid w:val="0010119B"/>
    <w:rsid w:val="00112FBC"/>
    <w:rsid w:val="00122D38"/>
    <w:rsid w:val="00130F7E"/>
    <w:rsid w:val="00135AA9"/>
    <w:rsid w:val="00142026"/>
    <w:rsid w:val="00146EAB"/>
    <w:rsid w:val="0015238B"/>
    <w:rsid w:val="001576FE"/>
    <w:rsid w:val="0016044C"/>
    <w:rsid w:val="001A67AF"/>
    <w:rsid w:val="001C043F"/>
    <w:rsid w:val="001C3C69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72147"/>
    <w:rsid w:val="003859C7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54651"/>
    <w:rsid w:val="00460A3D"/>
    <w:rsid w:val="00471139"/>
    <w:rsid w:val="00480F0E"/>
    <w:rsid w:val="004845EE"/>
    <w:rsid w:val="0049725B"/>
    <w:rsid w:val="004A6695"/>
    <w:rsid w:val="004D2264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052B"/>
    <w:rsid w:val="005F4644"/>
    <w:rsid w:val="0060510E"/>
    <w:rsid w:val="00621C57"/>
    <w:rsid w:val="0062587C"/>
    <w:rsid w:val="006259D1"/>
    <w:rsid w:val="0063093E"/>
    <w:rsid w:val="00633246"/>
    <w:rsid w:val="006406FC"/>
    <w:rsid w:val="006449C8"/>
    <w:rsid w:val="00652723"/>
    <w:rsid w:val="00664CDC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22FBB"/>
    <w:rsid w:val="00872B1A"/>
    <w:rsid w:val="008C794A"/>
    <w:rsid w:val="008E7409"/>
    <w:rsid w:val="008E772D"/>
    <w:rsid w:val="008F0219"/>
    <w:rsid w:val="0091147F"/>
    <w:rsid w:val="00914D51"/>
    <w:rsid w:val="00915185"/>
    <w:rsid w:val="00925428"/>
    <w:rsid w:val="009338B5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94D0B"/>
    <w:rsid w:val="00AA721F"/>
    <w:rsid w:val="00AC11DA"/>
    <w:rsid w:val="00B13C14"/>
    <w:rsid w:val="00B16178"/>
    <w:rsid w:val="00B5167A"/>
    <w:rsid w:val="00B54369"/>
    <w:rsid w:val="00B75D90"/>
    <w:rsid w:val="00B772A1"/>
    <w:rsid w:val="00B92D56"/>
    <w:rsid w:val="00B949BC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E7DD4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A680F"/>
    <w:rsid w:val="00DB50AC"/>
    <w:rsid w:val="00DB6FDD"/>
    <w:rsid w:val="00DC6A9F"/>
    <w:rsid w:val="00DE5353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4E0B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3194"/>
    <w:rsid w:val="00F3768E"/>
    <w:rsid w:val="00F44660"/>
    <w:rsid w:val="00F465CD"/>
    <w:rsid w:val="00F47018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D72B6D4"/>
  <w15:docId w15:val="{827E8105-06C1-BB4E-ABF1-3C215BDD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35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17</cp:revision>
  <cp:lastPrinted>2005-07-08T14:54:00Z</cp:lastPrinted>
  <dcterms:created xsi:type="dcterms:W3CDTF">2022-09-05T13:39:00Z</dcterms:created>
  <dcterms:modified xsi:type="dcterms:W3CDTF">2024-07-29T18:11:00Z</dcterms:modified>
</cp:coreProperties>
</file>